
<file path=[Content_Types].xml><?xml version="1.0" encoding="utf-8"?>
<Types xmlns="http://schemas.openxmlformats.org/package/2006/content-types">
  <Default Extension="xml" ContentType="application/xml"/>
  <Default Extension="tiff" ContentType="image/tiff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9394196" w14:textId="77777777" w:rsidR="00235D8D" w:rsidRDefault="00235D8D" w:rsidP="00663DB2">
      <w:pPr>
        <w:pStyle w:val="NoSpacing"/>
      </w:pPr>
    </w:p>
    <w:p w14:paraId="249618AC" w14:textId="77777777" w:rsidR="00235D8D" w:rsidRPr="00663DB2" w:rsidRDefault="00235D8D" w:rsidP="00235D8D">
      <w:pPr>
        <w:pStyle w:val="NoSpacing"/>
      </w:pPr>
      <w:r w:rsidRPr="00235D8D">
        <w:drawing>
          <wp:anchor distT="0" distB="0" distL="114300" distR="114300" simplePos="0" relativeHeight="251661312" behindDoc="0" locked="0" layoutInCell="1" allowOverlap="1" wp14:anchorId="5CA12B46" wp14:editId="2E061092">
            <wp:simplePos x="0" y="0"/>
            <wp:positionH relativeFrom="column">
              <wp:posOffset>-63446</wp:posOffset>
            </wp:positionH>
            <wp:positionV relativeFrom="paragraph">
              <wp:posOffset>345440</wp:posOffset>
            </wp:positionV>
            <wp:extent cx="1717040" cy="1717040"/>
            <wp:effectExtent l="0" t="0" r="10160" b="1016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7040" cy="1717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35D8D">
        <w:drawing>
          <wp:anchor distT="0" distB="0" distL="114300" distR="114300" simplePos="0" relativeHeight="251662336" behindDoc="0" locked="0" layoutInCell="1" allowOverlap="1" wp14:anchorId="39B67958" wp14:editId="285A09AD">
            <wp:simplePos x="0" y="0"/>
            <wp:positionH relativeFrom="column">
              <wp:posOffset>2563968</wp:posOffset>
            </wp:positionH>
            <wp:positionV relativeFrom="paragraph">
              <wp:posOffset>116516</wp:posOffset>
            </wp:positionV>
            <wp:extent cx="2195992" cy="2195992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5992" cy="21959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131EA1F" wp14:editId="12EF6A8D">
                <wp:simplePos x="0" y="0"/>
                <wp:positionH relativeFrom="column">
                  <wp:posOffset>2446655</wp:posOffset>
                </wp:positionH>
                <wp:positionV relativeFrom="paragraph">
                  <wp:posOffset>1905</wp:posOffset>
                </wp:positionV>
                <wp:extent cx="2514600" cy="2400300"/>
                <wp:effectExtent l="0" t="0" r="25400" b="38100"/>
                <wp:wrapThrough wrapText="bothSides">
                  <wp:wrapPolygon edited="0">
                    <wp:start x="0" y="0"/>
                    <wp:lineTo x="0" y="21714"/>
                    <wp:lineTo x="21600" y="21714"/>
                    <wp:lineTo x="21600" y="0"/>
                    <wp:lineTo x="0" y="0"/>
                  </wp:wrapPolygon>
                </wp:wrapThrough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400300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4E33F5" id="Rectangle 2" o:spid="_x0000_s1026" style="position:absolute;margin-left:192.65pt;margin-top:.15pt;width:198pt;height:18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" fillcolor="#dec18c [3208]" strokecolor="white [1617]" strokeweight="1.5pt">
                <w10:wrap type="through"/>
              </v:rect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5D75B0C" wp14:editId="31CC9B33">
                <wp:simplePos x="0" y="0"/>
                <wp:positionH relativeFrom="column">
                  <wp:posOffset>-405765</wp:posOffset>
                </wp:positionH>
                <wp:positionV relativeFrom="paragraph">
                  <wp:posOffset>0</wp:posOffset>
                </wp:positionV>
                <wp:extent cx="2514600" cy="2400300"/>
                <wp:effectExtent l="0" t="0" r="25400" b="38100"/>
                <wp:wrapThrough wrapText="bothSides">
                  <wp:wrapPolygon edited="0">
                    <wp:start x="0" y="0"/>
                    <wp:lineTo x="0" y="21714"/>
                    <wp:lineTo x="21600" y="21714"/>
                    <wp:lineTo x="21600" y="0"/>
                    <wp:lineTo x="0" y="0"/>
                  </wp:wrapPolygon>
                </wp:wrapThrough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400300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92C43B" id="Rectangle 1" o:spid="_x0000_s1026" style="position:absolute;margin-left:-31.95pt;margin-top:0;width:198pt;height:18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" fillcolor="#dec18c [3208]" strokecolor="white [1617]" strokeweight="1.5pt">
                <w10:wrap type="through"/>
              </v:rect>
            </w:pict>
          </mc:Fallback>
        </mc:AlternateContent>
      </w:r>
    </w:p>
    <w:p w14:paraId="2D3D37A8" w14:textId="77777777" w:rsidR="00235D8D" w:rsidRPr="00663DB2" w:rsidRDefault="00235D8D" w:rsidP="00235D8D">
      <w:pPr>
        <w:pStyle w:val="NoSpacing"/>
      </w:pPr>
    </w:p>
    <w:p w14:paraId="208CF236" w14:textId="77777777" w:rsidR="00663DB2" w:rsidRDefault="00DD31FC" w:rsidP="00235D8D">
      <w:pPr>
        <w:pStyle w:val="NoSpacing"/>
      </w:pPr>
      <w:r w:rsidRPr="00DD31FC">
        <w:drawing>
          <wp:anchor distT="0" distB="0" distL="114300" distR="114300" simplePos="0" relativeHeight="251669504" behindDoc="0" locked="0" layoutInCell="1" allowOverlap="1" wp14:anchorId="6603CEE4" wp14:editId="3B24F93D">
            <wp:simplePos x="0" y="0"/>
            <wp:positionH relativeFrom="column">
              <wp:posOffset>2451573</wp:posOffset>
            </wp:positionH>
            <wp:positionV relativeFrom="paragraph">
              <wp:posOffset>2358295</wp:posOffset>
            </wp:positionV>
            <wp:extent cx="2512533" cy="2512533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2533" cy="25125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04A9" w:rsidRPr="00FB04A9">
        <w:drawing>
          <wp:anchor distT="0" distB="0" distL="114300" distR="114300" simplePos="0" relativeHeight="251668480" behindDoc="0" locked="0" layoutInCell="1" allowOverlap="1" wp14:anchorId="4416E889" wp14:editId="3DE3A603">
            <wp:simplePos x="0" y="0"/>
            <wp:positionH relativeFrom="column">
              <wp:posOffset>-176584</wp:posOffset>
            </wp:positionH>
            <wp:positionV relativeFrom="paragraph">
              <wp:posOffset>2587625</wp:posOffset>
            </wp:positionV>
            <wp:extent cx="2067560" cy="206756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7560" cy="2067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5D8D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1649D8D" wp14:editId="6BFD099B">
                <wp:simplePos x="0" y="0"/>
                <wp:positionH relativeFrom="column">
                  <wp:posOffset>-405765</wp:posOffset>
                </wp:positionH>
                <wp:positionV relativeFrom="paragraph">
                  <wp:posOffset>2351405</wp:posOffset>
                </wp:positionV>
                <wp:extent cx="2514600" cy="2400300"/>
                <wp:effectExtent l="0" t="0" r="25400" b="38100"/>
                <wp:wrapThrough wrapText="bothSides">
                  <wp:wrapPolygon edited="0">
                    <wp:start x="0" y="0"/>
                    <wp:lineTo x="0" y="21714"/>
                    <wp:lineTo x="21600" y="21714"/>
                    <wp:lineTo x="21600" y="0"/>
                    <wp:lineTo x="0" y="0"/>
                  </wp:wrapPolygon>
                </wp:wrapThrough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400300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826454" id="Rectangle 6" o:spid="_x0000_s1026" style="position:absolute;margin-left:-31.95pt;margin-top:185.15pt;width:198pt;height:189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" fillcolor="#dec18c [3208]" strokecolor="white [1617]" strokeweight="1.5pt">
                <w10:wrap type="through"/>
              </v:rect>
            </w:pict>
          </mc:Fallback>
        </mc:AlternateContent>
      </w:r>
      <w:r w:rsidR="00235D8D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56661EA" wp14:editId="23C72959">
                <wp:simplePos x="0" y="0"/>
                <wp:positionH relativeFrom="column">
                  <wp:posOffset>2446655</wp:posOffset>
                </wp:positionH>
                <wp:positionV relativeFrom="paragraph">
                  <wp:posOffset>2353310</wp:posOffset>
                </wp:positionV>
                <wp:extent cx="2514600" cy="2400300"/>
                <wp:effectExtent l="0" t="0" r="25400" b="38100"/>
                <wp:wrapThrough wrapText="bothSides">
                  <wp:wrapPolygon edited="0">
                    <wp:start x="0" y="0"/>
                    <wp:lineTo x="0" y="21714"/>
                    <wp:lineTo x="21600" y="21714"/>
                    <wp:lineTo x="21600" y="0"/>
                    <wp:lineTo x="0" y="0"/>
                  </wp:wrapPolygon>
                </wp:wrapThrough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400300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2EBEBE" id="Rectangle 5" o:spid="_x0000_s1026" style="position:absolute;margin-left:192.65pt;margin-top:185.3pt;width:198pt;height:189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" fillcolor="#dec18c [3208]" strokecolor="white [1617]" strokeweight="1.5pt">
                <w10:wrap type="through"/>
              </v:rect>
            </w:pict>
          </mc:Fallback>
        </mc:AlternateContent>
      </w:r>
      <w:r>
        <w:t xml:space="preserve"> </w:t>
      </w:r>
    </w:p>
    <w:p w14:paraId="5A34D4B6" w14:textId="77777777" w:rsidR="00DD31FC" w:rsidRDefault="00DD31FC" w:rsidP="00235D8D">
      <w:pPr>
        <w:pStyle w:val="NoSpacing"/>
      </w:pPr>
    </w:p>
    <w:p w14:paraId="37D134D1" w14:textId="77777777" w:rsidR="00DD31FC" w:rsidRDefault="00DD31FC" w:rsidP="00235D8D">
      <w:pPr>
        <w:pStyle w:val="NoSpacing"/>
      </w:pPr>
    </w:p>
    <w:p w14:paraId="6FE40293" w14:textId="77777777" w:rsidR="00DD31FC" w:rsidRDefault="00DD31FC" w:rsidP="00235D8D">
      <w:pPr>
        <w:pStyle w:val="NoSpacing"/>
      </w:pPr>
    </w:p>
    <w:p w14:paraId="1943BAA4" w14:textId="77777777" w:rsidR="00DD31FC" w:rsidRDefault="00DD31FC" w:rsidP="00235D8D">
      <w:pPr>
        <w:pStyle w:val="NoSpacing"/>
      </w:pPr>
    </w:p>
    <w:p w14:paraId="565BD528" w14:textId="77777777" w:rsidR="00DD31FC" w:rsidRDefault="00DD31FC" w:rsidP="00235D8D">
      <w:pPr>
        <w:pStyle w:val="NoSpacing"/>
      </w:pPr>
    </w:p>
    <w:p w14:paraId="1C0D467C" w14:textId="77777777" w:rsidR="00DD31FC" w:rsidRDefault="00DD31FC" w:rsidP="00235D8D">
      <w:pPr>
        <w:pStyle w:val="NoSpacing"/>
      </w:pPr>
    </w:p>
    <w:p w14:paraId="4455CC8D" w14:textId="77777777" w:rsidR="00DD31FC" w:rsidRDefault="00DD31FC" w:rsidP="00235D8D">
      <w:pPr>
        <w:pStyle w:val="NoSpacing"/>
      </w:pPr>
    </w:p>
    <w:p w14:paraId="2A951E55" w14:textId="77777777" w:rsidR="00DD31FC" w:rsidRDefault="00DD31FC" w:rsidP="00235D8D">
      <w:pPr>
        <w:pStyle w:val="NoSpacing"/>
      </w:pPr>
    </w:p>
    <w:p w14:paraId="35B965F1" w14:textId="77777777" w:rsidR="00DD31FC" w:rsidRDefault="00DD31FC" w:rsidP="00235D8D">
      <w:pPr>
        <w:pStyle w:val="NoSpacing"/>
      </w:pPr>
    </w:p>
    <w:p w14:paraId="248897D5" w14:textId="77777777" w:rsidR="00DD31FC" w:rsidRDefault="00DD31FC" w:rsidP="00235D8D">
      <w:pPr>
        <w:pStyle w:val="NoSpacing"/>
      </w:pPr>
    </w:p>
    <w:p w14:paraId="27359295" w14:textId="77777777" w:rsidR="00DD31FC" w:rsidRDefault="00DD31FC" w:rsidP="00235D8D">
      <w:pPr>
        <w:pStyle w:val="NoSpacing"/>
      </w:pPr>
    </w:p>
    <w:p w14:paraId="4D452D8D" w14:textId="77777777" w:rsidR="00DD31FC" w:rsidRDefault="00DD31FC" w:rsidP="00235D8D">
      <w:pPr>
        <w:pStyle w:val="NoSpacing"/>
      </w:pPr>
    </w:p>
    <w:p w14:paraId="71F168BD" w14:textId="77777777" w:rsidR="00DD31FC" w:rsidRDefault="00DD31FC" w:rsidP="00235D8D">
      <w:pPr>
        <w:pStyle w:val="NoSpacing"/>
      </w:pPr>
    </w:p>
    <w:p w14:paraId="554C17CA" w14:textId="77777777" w:rsidR="00DD31FC" w:rsidRDefault="00DD31FC" w:rsidP="00235D8D">
      <w:pPr>
        <w:pStyle w:val="NoSpacing"/>
      </w:pPr>
    </w:p>
    <w:p w14:paraId="63398768" w14:textId="77777777" w:rsidR="00DD31FC" w:rsidRDefault="00DD31FC" w:rsidP="00235D8D">
      <w:pPr>
        <w:pStyle w:val="NoSpacing"/>
      </w:pPr>
    </w:p>
    <w:p w14:paraId="310C979E" w14:textId="77777777" w:rsidR="00DD31FC" w:rsidRDefault="00DD31FC" w:rsidP="00235D8D">
      <w:pPr>
        <w:pStyle w:val="NoSpacing"/>
      </w:pPr>
    </w:p>
    <w:p w14:paraId="4B216562" w14:textId="77777777" w:rsidR="00DD31FC" w:rsidRDefault="00DD31FC" w:rsidP="00235D8D">
      <w:pPr>
        <w:pStyle w:val="NoSpacing"/>
      </w:pPr>
    </w:p>
    <w:p w14:paraId="5B3B4A66" w14:textId="77777777" w:rsidR="00DD31FC" w:rsidRDefault="00DD31FC" w:rsidP="00235D8D">
      <w:pPr>
        <w:pStyle w:val="NoSpacing"/>
      </w:pPr>
    </w:p>
    <w:p w14:paraId="0CA2172E" w14:textId="77777777" w:rsidR="00DD31FC" w:rsidRDefault="00DD31FC" w:rsidP="00235D8D">
      <w:pPr>
        <w:pStyle w:val="NoSpacing"/>
      </w:pPr>
    </w:p>
    <w:p w14:paraId="415FF74F" w14:textId="77777777" w:rsidR="00DD31FC" w:rsidRDefault="00DD31FC" w:rsidP="00235D8D">
      <w:pPr>
        <w:pStyle w:val="NoSpacing"/>
      </w:pPr>
    </w:p>
    <w:p w14:paraId="199F6300" w14:textId="77777777" w:rsidR="00DD31FC" w:rsidRDefault="00DD31FC" w:rsidP="00235D8D">
      <w:pPr>
        <w:pStyle w:val="NoSpacing"/>
      </w:pPr>
    </w:p>
    <w:p w14:paraId="12A5AD8D" w14:textId="77777777" w:rsidR="00DD31FC" w:rsidRDefault="00DD31FC" w:rsidP="00235D8D">
      <w:pPr>
        <w:pStyle w:val="NoSpacing"/>
      </w:pPr>
    </w:p>
    <w:p w14:paraId="78FFB6B0" w14:textId="77777777" w:rsidR="00DD31FC" w:rsidRDefault="00DD31FC" w:rsidP="00235D8D">
      <w:pPr>
        <w:pStyle w:val="NoSpacing"/>
      </w:pPr>
    </w:p>
    <w:p w14:paraId="05106E2F" w14:textId="77777777" w:rsidR="00DD31FC" w:rsidRDefault="00DD31FC" w:rsidP="00235D8D">
      <w:pPr>
        <w:pStyle w:val="NoSpacing"/>
      </w:pPr>
    </w:p>
    <w:p w14:paraId="625FB872" w14:textId="77777777" w:rsidR="00DD31FC" w:rsidRDefault="00DD31FC" w:rsidP="00235D8D">
      <w:pPr>
        <w:pStyle w:val="NoSpacing"/>
      </w:pPr>
    </w:p>
    <w:p w14:paraId="0D33D02C" w14:textId="77777777" w:rsidR="00DD31FC" w:rsidRDefault="00DD31FC" w:rsidP="00235D8D">
      <w:pPr>
        <w:pStyle w:val="NoSpacing"/>
      </w:pPr>
    </w:p>
    <w:p w14:paraId="17C5EAE6" w14:textId="77777777" w:rsidR="00DD31FC" w:rsidRDefault="00DD31FC" w:rsidP="00235D8D">
      <w:pPr>
        <w:pStyle w:val="NoSpacing"/>
      </w:pPr>
    </w:p>
    <w:p w14:paraId="1ED134E6" w14:textId="7D738F91" w:rsidR="00DD31FC" w:rsidRDefault="00DD31FC" w:rsidP="00235D8D">
      <w:pPr>
        <w:pStyle w:val="NoSpacing"/>
      </w:pPr>
    </w:p>
    <w:p w14:paraId="3367A2A6" w14:textId="5C5E4037" w:rsidR="0002332C" w:rsidRDefault="0002332C" w:rsidP="00235D8D">
      <w:pPr>
        <w:pStyle w:val="NoSpacing"/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287D007" wp14:editId="70D2EA30">
                <wp:simplePos x="0" y="0"/>
                <wp:positionH relativeFrom="column">
                  <wp:posOffset>-410210</wp:posOffset>
                </wp:positionH>
                <wp:positionV relativeFrom="paragraph">
                  <wp:posOffset>114300</wp:posOffset>
                </wp:positionV>
                <wp:extent cx="2514600" cy="2400300"/>
                <wp:effectExtent l="0" t="0" r="25400" b="38100"/>
                <wp:wrapThrough wrapText="bothSides">
                  <wp:wrapPolygon edited="0">
                    <wp:start x="0" y="0"/>
                    <wp:lineTo x="0" y="21714"/>
                    <wp:lineTo x="21600" y="21714"/>
                    <wp:lineTo x="21600" y="0"/>
                    <wp:lineTo x="0" y="0"/>
                  </wp:wrapPolygon>
                </wp:wrapThrough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400300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A73C41" id="Rectangle 12" o:spid="_x0000_s1026" style="position:absolute;margin-left:-32.3pt;margin-top:9pt;width:198pt;height:189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" fillcolor="#dec18c [3208]" strokecolor="white [1617]" strokeweight="1.5pt">
                <w10:wrap type="through"/>
              </v:rect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5807269" wp14:editId="6074CF73">
                <wp:simplePos x="0" y="0"/>
                <wp:positionH relativeFrom="column">
                  <wp:posOffset>2446655</wp:posOffset>
                </wp:positionH>
                <wp:positionV relativeFrom="paragraph">
                  <wp:posOffset>114300</wp:posOffset>
                </wp:positionV>
                <wp:extent cx="2514600" cy="2400300"/>
                <wp:effectExtent l="0" t="0" r="25400" b="38100"/>
                <wp:wrapThrough wrapText="bothSides">
                  <wp:wrapPolygon edited="0">
                    <wp:start x="0" y="0"/>
                    <wp:lineTo x="0" y="21714"/>
                    <wp:lineTo x="21600" y="21714"/>
                    <wp:lineTo x="21600" y="0"/>
                    <wp:lineTo x="0" y="0"/>
                  </wp:wrapPolygon>
                </wp:wrapThrough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400300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19CD885" id="Rectangle 15" o:spid="_x0000_s1026" style="position:absolute;margin-left:192.65pt;margin-top:9pt;width:198pt;height:189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" fillcolor="#dec18c [3208]" strokecolor="white [1617]" strokeweight="1.5pt">
                <w10:wrap type="through"/>
              </v:rect>
            </w:pict>
          </mc:Fallback>
        </mc:AlternateContent>
      </w:r>
    </w:p>
    <w:p w14:paraId="4C7F361F" w14:textId="4F744715" w:rsidR="0002332C" w:rsidRDefault="0002332C" w:rsidP="00235D8D">
      <w:pPr>
        <w:pStyle w:val="NoSpacing"/>
      </w:pPr>
      <w:r w:rsidRPr="00DD31FC">
        <w:drawing>
          <wp:anchor distT="0" distB="0" distL="114300" distR="114300" simplePos="0" relativeHeight="251672576" behindDoc="0" locked="0" layoutInCell="1" allowOverlap="1" wp14:anchorId="4F52CA74" wp14:editId="05A71670">
            <wp:simplePos x="0" y="0"/>
            <wp:positionH relativeFrom="column">
              <wp:posOffset>-180502</wp:posOffset>
            </wp:positionH>
            <wp:positionV relativeFrom="paragraph">
              <wp:posOffset>173287</wp:posOffset>
            </wp:positionV>
            <wp:extent cx="1956962" cy="1956962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6962" cy="19569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4C1216" w14:textId="2824B8EE" w:rsidR="0002332C" w:rsidRDefault="0002332C" w:rsidP="00235D8D">
      <w:pPr>
        <w:pStyle w:val="NoSpacing"/>
      </w:pPr>
      <w:r w:rsidRPr="00D2034D">
        <w:drawing>
          <wp:anchor distT="0" distB="0" distL="114300" distR="114300" simplePos="0" relativeHeight="251675648" behindDoc="0" locked="0" layoutInCell="1" allowOverlap="1" wp14:anchorId="66C8A2CA" wp14:editId="6DAFE5CA">
            <wp:simplePos x="0" y="0"/>
            <wp:positionH relativeFrom="column">
              <wp:posOffset>2790879</wp:posOffset>
            </wp:positionH>
            <wp:positionV relativeFrom="paragraph">
              <wp:posOffset>11538</wp:posOffset>
            </wp:positionV>
            <wp:extent cx="1750986" cy="2012274"/>
            <wp:effectExtent l="0" t="0" r="1905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0986" cy="20122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5EB321" w14:textId="302D662A" w:rsidR="0002332C" w:rsidRDefault="0002332C" w:rsidP="00235D8D">
      <w:pPr>
        <w:pStyle w:val="NoSpacing"/>
      </w:pPr>
    </w:p>
    <w:p w14:paraId="680ACA5C" w14:textId="1CC1C2E5" w:rsidR="0002332C" w:rsidRDefault="0002332C" w:rsidP="00235D8D">
      <w:pPr>
        <w:pStyle w:val="NoSpacing"/>
      </w:pPr>
    </w:p>
    <w:p w14:paraId="01020F4E" w14:textId="3A17FF3C" w:rsidR="0002332C" w:rsidRDefault="0002332C" w:rsidP="00235D8D">
      <w:pPr>
        <w:pStyle w:val="NoSpacing"/>
      </w:pPr>
    </w:p>
    <w:p w14:paraId="5AE72FFF" w14:textId="6C167BCE" w:rsidR="00DD31FC" w:rsidRDefault="00DD31FC" w:rsidP="00235D8D">
      <w:pPr>
        <w:pStyle w:val="NoSpacing"/>
      </w:pPr>
    </w:p>
    <w:p w14:paraId="35203642" w14:textId="77777777" w:rsidR="0002332C" w:rsidRDefault="0002332C" w:rsidP="00235D8D">
      <w:pPr>
        <w:pStyle w:val="NoSpacing"/>
      </w:pPr>
    </w:p>
    <w:p w14:paraId="0A286891" w14:textId="77777777" w:rsidR="0002332C" w:rsidRDefault="0002332C" w:rsidP="00235D8D">
      <w:pPr>
        <w:pStyle w:val="NoSpacing"/>
      </w:pPr>
    </w:p>
    <w:p w14:paraId="4B4031F5" w14:textId="77777777" w:rsidR="0002332C" w:rsidRDefault="0002332C" w:rsidP="00235D8D">
      <w:pPr>
        <w:pStyle w:val="NoSpacing"/>
      </w:pPr>
    </w:p>
    <w:p w14:paraId="78C94F14" w14:textId="77777777" w:rsidR="0002332C" w:rsidRDefault="0002332C" w:rsidP="00235D8D">
      <w:pPr>
        <w:pStyle w:val="NoSpacing"/>
      </w:pPr>
    </w:p>
    <w:p w14:paraId="5DEBB29E" w14:textId="4D277ADF" w:rsidR="0002332C" w:rsidRDefault="0002332C" w:rsidP="00235D8D">
      <w:pPr>
        <w:pStyle w:val="NoSpacing"/>
      </w:pPr>
    </w:p>
    <w:p w14:paraId="36303715" w14:textId="77777777" w:rsidR="0002332C" w:rsidRDefault="0002332C" w:rsidP="00235D8D">
      <w:pPr>
        <w:pStyle w:val="NoSpacing"/>
      </w:pPr>
    </w:p>
    <w:p w14:paraId="72BDF8BE" w14:textId="77777777" w:rsidR="0002332C" w:rsidRDefault="0002332C" w:rsidP="00235D8D">
      <w:pPr>
        <w:pStyle w:val="NoSpacing"/>
      </w:pPr>
    </w:p>
    <w:p w14:paraId="7CFC823D" w14:textId="77777777" w:rsidR="0002332C" w:rsidRDefault="0002332C" w:rsidP="00235D8D">
      <w:pPr>
        <w:pStyle w:val="NoSpacing"/>
      </w:pPr>
    </w:p>
    <w:p w14:paraId="7E1D49AE" w14:textId="21438498" w:rsidR="0002332C" w:rsidRDefault="0002332C" w:rsidP="00235D8D">
      <w:pPr>
        <w:pStyle w:val="NoSpacing"/>
      </w:pPr>
    </w:p>
    <w:p w14:paraId="44A08B3A" w14:textId="5E0A0304" w:rsidR="0002332C" w:rsidRDefault="0002332C">
      <w:r>
        <w:br w:type="page"/>
      </w:r>
    </w:p>
    <w:p w14:paraId="41228D37" w14:textId="02D5B72C" w:rsidR="00BF5CDC" w:rsidRDefault="00BF5CDC" w:rsidP="00235D8D">
      <w:pPr>
        <w:pStyle w:val="NoSpacing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693C7B2" wp14:editId="5B2CF764">
                <wp:simplePos x="0" y="0"/>
                <wp:positionH relativeFrom="column">
                  <wp:posOffset>-65405</wp:posOffset>
                </wp:positionH>
                <wp:positionV relativeFrom="paragraph">
                  <wp:posOffset>573405</wp:posOffset>
                </wp:positionV>
                <wp:extent cx="1944370" cy="128460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4370" cy="12846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9B5A791" w14:textId="77777777" w:rsidR="00BF5CDC" w:rsidRDefault="00BF5CDC" w:rsidP="00BF5CDC">
                            <w:pPr>
                              <w:pStyle w:val="NoSpacing"/>
                              <w:jc w:val="center"/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Public/</w:t>
                            </w:r>
                          </w:p>
                          <w:p w14:paraId="448C6AF1" w14:textId="439D9DA7" w:rsidR="00BF5CDC" w:rsidRPr="00BF5CDC" w:rsidRDefault="00BF5CDC" w:rsidP="00BF5CDC">
                            <w:pPr>
                              <w:pStyle w:val="NoSpacing"/>
                              <w:jc w:val="center"/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Private</w:t>
                            </w:r>
                            <w:r w:rsidR="00736208"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693C7B2" id="_x0000_t202" coordsize="21600,21600" o:spt="202" path="m0,0l0,21600,21600,21600,21600,0xe">
                <v:stroke joinstyle="miter"/>
                <v:path gradientshapeok="t" o:connecttype="rect"/>
              </v:shapetype>
              <v:shape id="Text Box 20" o:spid="_x0000_s1026" type="#_x0000_t202" style="position:absolute;margin-left:-5.15pt;margin-top:45.15pt;width:153.1pt;height:101.15pt;z-index:25168179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" filled="f" stroked="f">
                <v:fill o:detectmouseclick="t"/>
                <v:textbox style="mso-fit-shape-to-text:t">
                  <w:txbxContent>
                    <w:p w14:paraId="29B5A791" w14:textId="77777777" w:rsidR="00BF5CDC" w:rsidRDefault="00BF5CDC" w:rsidP="00BF5CDC">
                      <w:pPr>
                        <w:pStyle w:val="NoSpacing"/>
                        <w:jc w:val="center"/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Public/</w:t>
                      </w:r>
                    </w:p>
                    <w:p w14:paraId="448C6AF1" w14:textId="439D9DA7" w:rsidR="00BF5CDC" w:rsidRPr="00BF5CDC" w:rsidRDefault="00BF5CDC" w:rsidP="00BF5CDC">
                      <w:pPr>
                        <w:pStyle w:val="NoSpacing"/>
                        <w:jc w:val="center"/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Private</w:t>
                      </w:r>
                      <w:r w:rsidR="00736208"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?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41E54E4D" wp14:editId="6E962D0C">
                <wp:simplePos x="0" y="0"/>
                <wp:positionH relativeFrom="column">
                  <wp:posOffset>2448546</wp:posOffset>
                </wp:positionH>
                <wp:positionV relativeFrom="paragraph">
                  <wp:posOffset>-703</wp:posOffset>
                </wp:positionV>
                <wp:extent cx="2514600" cy="2400300"/>
                <wp:effectExtent l="0" t="0" r="25400" b="3810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400300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75091E" id="Rectangle 19" o:spid="_x0000_s1026" style="position:absolute;margin-left:192.8pt;margin-top:0;width:198pt;height:189pt;z-index:-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" fillcolor="#92a185 [3209]" strokecolor="white [1617]" strokeweight="1.5pt"/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7850ADB6" wp14:editId="03F45C49">
                <wp:simplePos x="0" y="0"/>
                <wp:positionH relativeFrom="column">
                  <wp:posOffset>-402968</wp:posOffset>
                </wp:positionH>
                <wp:positionV relativeFrom="paragraph">
                  <wp:posOffset>216</wp:posOffset>
                </wp:positionV>
                <wp:extent cx="2514600" cy="2400300"/>
                <wp:effectExtent l="0" t="0" r="25400" b="3810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400300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BE12B21" id="Rectangle 18" o:spid="_x0000_s1026" style="position:absolute;margin-left:-31.75pt;margin-top:0;width:198pt;height:189pt;z-index:-25163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" fillcolor="#92a185 [3209]" strokecolor="white [1617]" strokeweight="1.5pt"/>
            </w:pict>
          </mc:Fallback>
        </mc:AlternateContent>
      </w:r>
    </w:p>
    <w:p w14:paraId="0B90BD9F" w14:textId="5BFC8E23" w:rsidR="00BF5CDC" w:rsidRPr="00BF5CDC" w:rsidRDefault="00BF5CDC" w:rsidP="00BF5CDC"/>
    <w:p w14:paraId="5952A625" w14:textId="02E5BBAC" w:rsidR="00BF5CDC" w:rsidRPr="00BF5CDC" w:rsidRDefault="00736208" w:rsidP="00BF5CDC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CA78AF" wp14:editId="270B8F87">
                <wp:simplePos x="0" y="0"/>
                <wp:positionH relativeFrom="column">
                  <wp:posOffset>2906652</wp:posOffset>
                </wp:positionH>
                <wp:positionV relativeFrom="paragraph">
                  <wp:posOffset>59690</wp:posOffset>
                </wp:positionV>
                <wp:extent cx="1715135" cy="1284605"/>
                <wp:effectExtent l="0" t="0" r="0" b="10795"/>
                <wp:wrapThrough wrapText="bothSides">
                  <wp:wrapPolygon edited="0">
                    <wp:start x="320" y="0"/>
                    <wp:lineTo x="320" y="21354"/>
                    <wp:lineTo x="20792" y="21354"/>
                    <wp:lineTo x="20792" y="0"/>
                    <wp:lineTo x="320" y="0"/>
                  </wp:wrapPolygon>
                </wp:wrapThrough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5135" cy="12846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17B138CD" w14:textId="1E1BC163" w:rsidR="00BF5CDC" w:rsidRPr="00BF5CDC" w:rsidRDefault="00BF5CDC" w:rsidP="00BF5CDC">
                            <w:pPr>
                              <w:pStyle w:val="NoSpacing"/>
                              <w:jc w:val="center"/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Al</w:t>
                            </w:r>
                            <w:r w:rsidRPr="00BF5CDC"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one/</w:t>
                            </w:r>
                          </w:p>
                          <w:p w14:paraId="1EA89994" w14:textId="1682E0B4" w:rsidR="00BF5CDC" w:rsidRPr="00BF5CDC" w:rsidRDefault="00BF5CDC" w:rsidP="00BF5CDC">
                            <w:pPr>
                              <w:pStyle w:val="NoSpacing"/>
                              <w:jc w:val="center"/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F5CDC"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Group</w:t>
                            </w:r>
                            <w:r w:rsidR="00736208"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CA78AF" id="Text Box 21" o:spid="_x0000_s1027" type="#_x0000_t202" style="position:absolute;margin-left:228.85pt;margin-top:4.7pt;width:135.05pt;height:101.15pt;z-index:2516838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" filled="f" stroked="f">
                <v:fill o:detectmouseclick="t"/>
                <v:textbox style="mso-fit-shape-to-text:t">
                  <w:txbxContent>
                    <w:p w14:paraId="17B138CD" w14:textId="1E1BC163" w:rsidR="00BF5CDC" w:rsidRPr="00BF5CDC" w:rsidRDefault="00BF5CDC" w:rsidP="00BF5CDC">
                      <w:pPr>
                        <w:pStyle w:val="NoSpacing"/>
                        <w:jc w:val="center"/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Al</w:t>
                      </w:r>
                      <w:r w:rsidRPr="00BF5CDC"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one/</w:t>
                      </w:r>
                    </w:p>
                    <w:p w14:paraId="1EA89994" w14:textId="1682E0B4" w:rsidR="00BF5CDC" w:rsidRPr="00BF5CDC" w:rsidRDefault="00BF5CDC" w:rsidP="00BF5CDC">
                      <w:pPr>
                        <w:pStyle w:val="NoSpacing"/>
                        <w:jc w:val="center"/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F5CDC"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Group</w:t>
                      </w:r>
                      <w:r w:rsidR="00736208"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?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 w14:paraId="30109678" w14:textId="77777777" w:rsidR="00BF5CDC" w:rsidRPr="00BF5CDC" w:rsidRDefault="00BF5CDC" w:rsidP="00BF5CDC"/>
    <w:p w14:paraId="6F84718D" w14:textId="60184681" w:rsidR="00BF5CDC" w:rsidRPr="00BF5CDC" w:rsidRDefault="00BF5CDC" w:rsidP="00BF5CDC"/>
    <w:p w14:paraId="2DAA73B9" w14:textId="0A079FB8" w:rsidR="00BF5CDC" w:rsidRPr="00BF5CDC" w:rsidRDefault="00BF5CDC" w:rsidP="00BF5CDC"/>
    <w:p w14:paraId="794B9EB7" w14:textId="72A025D0" w:rsidR="00BF5CDC" w:rsidRPr="00BF5CDC" w:rsidRDefault="00BF5CDC" w:rsidP="00BF5CDC"/>
    <w:p w14:paraId="69902494" w14:textId="238E1905" w:rsidR="00BF5CDC" w:rsidRPr="00BF5CDC" w:rsidRDefault="00BF5CDC" w:rsidP="00BF5CDC"/>
    <w:p w14:paraId="578482FB" w14:textId="62B0F700" w:rsidR="0002332C" w:rsidRPr="00BF5CDC" w:rsidRDefault="00736208" w:rsidP="00736208"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66F52C5" wp14:editId="245C81A8">
                <wp:simplePos x="0" y="0"/>
                <wp:positionH relativeFrom="column">
                  <wp:posOffset>2630008</wp:posOffset>
                </wp:positionH>
                <wp:positionV relativeFrom="paragraph">
                  <wp:posOffset>3425825</wp:posOffset>
                </wp:positionV>
                <wp:extent cx="2223770" cy="1284605"/>
                <wp:effectExtent l="0" t="0" r="0" b="10795"/>
                <wp:wrapThrough wrapText="bothSides">
                  <wp:wrapPolygon edited="0">
                    <wp:start x="247" y="0"/>
                    <wp:lineTo x="247" y="21354"/>
                    <wp:lineTo x="20971" y="21354"/>
                    <wp:lineTo x="20971" y="0"/>
                    <wp:lineTo x="247" y="0"/>
                  </wp:wrapPolygon>
                </wp:wrapThrough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3770" cy="12846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66430DE" w14:textId="77777777" w:rsidR="00736208" w:rsidRDefault="00736208" w:rsidP="00736208">
                            <w:pPr>
                              <w:pStyle w:val="NoSpacing"/>
                              <w:jc w:val="center"/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Visible/</w:t>
                            </w:r>
                          </w:p>
                          <w:p w14:paraId="6ADE1CB0" w14:textId="5CB388CB" w:rsidR="00736208" w:rsidRPr="00BF5CDC" w:rsidRDefault="00736208" w:rsidP="00736208">
                            <w:pPr>
                              <w:pStyle w:val="NoSpacing"/>
                              <w:jc w:val="center"/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Invisible?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6F52C5" id="Text Box 29" o:spid="_x0000_s1028" type="#_x0000_t202" style="position:absolute;margin-left:207.1pt;margin-top:269.75pt;width:175.1pt;height:101.15pt;z-index:2516961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" filled="f" stroked="f">
                <v:fill o:detectmouseclick="t"/>
                <v:textbox style="mso-fit-shape-to-text:t">
                  <w:txbxContent>
                    <w:p w14:paraId="566430DE" w14:textId="77777777" w:rsidR="00736208" w:rsidRDefault="00736208" w:rsidP="00736208">
                      <w:pPr>
                        <w:pStyle w:val="NoSpacing"/>
                        <w:jc w:val="center"/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Visible/</w:t>
                      </w:r>
                    </w:p>
                    <w:p w14:paraId="6ADE1CB0" w14:textId="5CB388CB" w:rsidR="00736208" w:rsidRPr="00BF5CDC" w:rsidRDefault="00736208" w:rsidP="00736208">
                      <w:pPr>
                        <w:pStyle w:val="NoSpacing"/>
                        <w:jc w:val="center"/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Invisible?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5104" behindDoc="1" locked="0" layoutInCell="1" allowOverlap="1" wp14:anchorId="2E58FE33" wp14:editId="4B6E8C8D">
                <wp:simplePos x="0" y="0"/>
                <wp:positionH relativeFrom="column">
                  <wp:posOffset>2487876</wp:posOffset>
                </wp:positionH>
                <wp:positionV relativeFrom="paragraph">
                  <wp:posOffset>2877090</wp:posOffset>
                </wp:positionV>
                <wp:extent cx="2514600" cy="2400300"/>
                <wp:effectExtent l="0" t="0" r="25400" b="38100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400300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A24B94" id="Rectangle 28" o:spid="_x0000_s1026" style="position:absolute;margin-left:195.9pt;margin-top:226.55pt;width:198pt;height:189pt;z-index:-251621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" fillcolor="#92a185 [3209]" strokecolor="white [1617]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BD82631" wp14:editId="4C637870">
                <wp:simplePos x="0" y="0"/>
                <wp:positionH relativeFrom="column">
                  <wp:posOffset>-299085</wp:posOffset>
                </wp:positionH>
                <wp:positionV relativeFrom="paragraph">
                  <wp:posOffset>3079750</wp:posOffset>
                </wp:positionV>
                <wp:extent cx="2400300" cy="1880870"/>
                <wp:effectExtent l="0" t="0" r="0" b="0"/>
                <wp:wrapThrough wrapText="bothSides">
                  <wp:wrapPolygon edited="0">
                    <wp:start x="229" y="0"/>
                    <wp:lineTo x="229" y="21294"/>
                    <wp:lineTo x="21029" y="21294"/>
                    <wp:lineTo x="21029" y="0"/>
                    <wp:lineTo x="229" y="0"/>
                  </wp:wrapPolygon>
                </wp:wrapThrough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1880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081FC0D4" w14:textId="785C4414" w:rsidR="00736208" w:rsidRDefault="00736208" w:rsidP="00736208">
                            <w:pPr>
                              <w:pStyle w:val="NoSpacing"/>
                              <w:jc w:val="center"/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What Kind of</w:t>
                            </w:r>
                          </w:p>
                          <w:p w14:paraId="45354814" w14:textId="77777777" w:rsidR="00736208" w:rsidRPr="00BF5CDC" w:rsidRDefault="00736208" w:rsidP="00736208">
                            <w:pPr>
                              <w:pStyle w:val="NoSpacing"/>
                              <w:jc w:val="center"/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Data?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BD82631" id="Text Box 27" o:spid="_x0000_s1029" type="#_x0000_t202" style="position:absolute;margin-left:-23.55pt;margin-top:242.5pt;width:189pt;height:148.1pt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" filled="f" stroked="f">
                <v:fill o:detectmouseclick="t"/>
                <v:textbox style="mso-fit-shape-to-text:t">
                  <w:txbxContent>
                    <w:p w14:paraId="081FC0D4" w14:textId="785C4414" w:rsidR="00736208" w:rsidRDefault="00736208" w:rsidP="00736208">
                      <w:pPr>
                        <w:pStyle w:val="NoSpacing"/>
                        <w:jc w:val="center"/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What Kind of</w:t>
                      </w:r>
                    </w:p>
                    <w:p w14:paraId="45354814" w14:textId="77777777" w:rsidR="00736208" w:rsidRPr="00BF5CDC" w:rsidRDefault="00736208" w:rsidP="00736208">
                      <w:pPr>
                        <w:pStyle w:val="NoSpacing"/>
                        <w:jc w:val="center"/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Data?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2032" behindDoc="1" locked="0" layoutInCell="1" allowOverlap="1" wp14:anchorId="6A34F03C" wp14:editId="1F103283">
                <wp:simplePos x="0" y="0"/>
                <wp:positionH relativeFrom="column">
                  <wp:posOffset>-409521</wp:posOffset>
                </wp:positionH>
                <wp:positionV relativeFrom="paragraph">
                  <wp:posOffset>2848718</wp:posOffset>
                </wp:positionV>
                <wp:extent cx="2514600" cy="2400300"/>
                <wp:effectExtent l="0" t="0" r="25400" b="3810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400300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DC1011" id="Rectangle 26" o:spid="_x0000_s1026" style="position:absolute;margin-left:-32.25pt;margin-top:224.3pt;width:198pt;height:189pt;z-index:-251624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" fillcolor="#92a185 [3209]" strokecolor="white [1617]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BD21536" wp14:editId="23095429">
                <wp:simplePos x="0" y="0"/>
                <wp:positionH relativeFrom="column">
                  <wp:posOffset>2570480</wp:posOffset>
                </wp:positionH>
                <wp:positionV relativeFrom="paragraph">
                  <wp:posOffset>1025525</wp:posOffset>
                </wp:positionV>
                <wp:extent cx="2206625" cy="687705"/>
                <wp:effectExtent l="0" t="0" r="0" b="0"/>
                <wp:wrapThrough wrapText="bothSides">
                  <wp:wrapPolygon edited="0">
                    <wp:start x="249" y="0"/>
                    <wp:lineTo x="249" y="20742"/>
                    <wp:lineTo x="21134" y="20742"/>
                    <wp:lineTo x="21134" y="0"/>
                    <wp:lineTo x="249" y="0"/>
                  </wp:wrapPolygon>
                </wp:wrapThrough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6625" cy="687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F32B7B5" w14:textId="7874F087" w:rsidR="00BF5CDC" w:rsidRPr="00BF5CDC" w:rsidRDefault="00BF5CDC" w:rsidP="00BF5CDC">
                            <w:pPr>
                              <w:pStyle w:val="NoSpacing"/>
                              <w:jc w:val="center"/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Location</w:t>
                            </w:r>
                            <w:r w:rsidR="00736208"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D21536" id="Text Box 25" o:spid="_x0000_s1030" type="#_x0000_t202" style="position:absolute;margin-left:202.4pt;margin-top:80.75pt;width:173.75pt;height:54.15pt;z-index:2516899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" filled="f" stroked="f">
                <v:fill o:detectmouseclick="t"/>
                <v:textbox style="mso-fit-shape-to-text:t">
                  <w:txbxContent>
                    <w:p w14:paraId="4F32B7B5" w14:textId="7874F087" w:rsidR="00BF5CDC" w:rsidRPr="00BF5CDC" w:rsidRDefault="00BF5CDC" w:rsidP="00BF5CDC">
                      <w:pPr>
                        <w:pStyle w:val="NoSpacing"/>
                        <w:jc w:val="center"/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Location</w:t>
                      </w:r>
                      <w:r w:rsidR="00736208"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?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7890141" wp14:editId="37EE7E77">
                <wp:simplePos x="0" y="0"/>
                <wp:positionH relativeFrom="column">
                  <wp:posOffset>13484</wp:posOffset>
                </wp:positionH>
                <wp:positionV relativeFrom="paragraph">
                  <wp:posOffset>767080</wp:posOffset>
                </wp:positionV>
                <wp:extent cx="1639570" cy="1284605"/>
                <wp:effectExtent l="0" t="0" r="0" b="10795"/>
                <wp:wrapThrough wrapText="bothSides">
                  <wp:wrapPolygon edited="0">
                    <wp:start x="335" y="0"/>
                    <wp:lineTo x="335" y="21354"/>
                    <wp:lineTo x="20747" y="21354"/>
                    <wp:lineTo x="20747" y="0"/>
                    <wp:lineTo x="335" y="0"/>
                  </wp:wrapPolygon>
                </wp:wrapThrough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9570" cy="12846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2C30E1F" w14:textId="77777777" w:rsidR="00BF5CDC" w:rsidRDefault="00BF5CDC" w:rsidP="00BF5CDC">
                            <w:pPr>
                              <w:pStyle w:val="NoSpacing"/>
                              <w:jc w:val="center"/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Collect </w:t>
                            </w:r>
                          </w:p>
                          <w:p w14:paraId="05CB856E" w14:textId="2001A570" w:rsidR="00BF5CDC" w:rsidRPr="00BF5CDC" w:rsidRDefault="00BF5CDC" w:rsidP="00BF5CDC">
                            <w:pPr>
                              <w:pStyle w:val="NoSpacing"/>
                              <w:jc w:val="center"/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Data?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890141" id="Text Box 23" o:spid="_x0000_s1031" type="#_x0000_t202" style="position:absolute;margin-left:1.05pt;margin-top:60.4pt;width:129.1pt;height:101.15pt;z-index:2516869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" filled="f" stroked="f">
                <v:fill o:detectmouseclick="t"/>
                <v:textbox style="mso-fit-shape-to-text:t">
                  <w:txbxContent>
                    <w:p w14:paraId="52C30E1F" w14:textId="77777777" w:rsidR="00BF5CDC" w:rsidRDefault="00BF5CDC" w:rsidP="00BF5CDC">
                      <w:pPr>
                        <w:pStyle w:val="NoSpacing"/>
                        <w:jc w:val="center"/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Collect </w:t>
                      </w:r>
                    </w:p>
                    <w:p w14:paraId="05CB856E" w14:textId="2001A570" w:rsidR="00BF5CDC" w:rsidRPr="00BF5CDC" w:rsidRDefault="00BF5CDC" w:rsidP="00BF5CDC">
                      <w:pPr>
                        <w:pStyle w:val="NoSpacing"/>
                        <w:jc w:val="center"/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Data?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BF5CDC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8960" behindDoc="1" locked="0" layoutInCell="1" allowOverlap="1" wp14:anchorId="655CC489" wp14:editId="79C9CF18">
                <wp:simplePos x="0" y="0"/>
                <wp:positionH relativeFrom="column">
                  <wp:posOffset>2454464</wp:posOffset>
                </wp:positionH>
                <wp:positionV relativeFrom="paragraph">
                  <wp:posOffset>220169</wp:posOffset>
                </wp:positionV>
                <wp:extent cx="2514600" cy="2400300"/>
                <wp:effectExtent l="0" t="0" r="25400" b="3810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400300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AD2D9F" id="Rectangle 24" o:spid="_x0000_s1026" style="position:absolute;margin-left:193.25pt;margin-top:17.35pt;width:198pt;height:189pt;z-index:-251627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" fillcolor="#92a185 [3209]" strokecolor="white [1617]" strokeweight="1.5pt"/>
            </w:pict>
          </mc:Fallback>
        </mc:AlternateContent>
      </w:r>
      <w:r w:rsidR="00BF5CDC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5888" behindDoc="1" locked="0" layoutInCell="1" allowOverlap="1" wp14:anchorId="11FBAD57" wp14:editId="3FAC02C7">
                <wp:simplePos x="0" y="0"/>
                <wp:positionH relativeFrom="column">
                  <wp:posOffset>-402725</wp:posOffset>
                </wp:positionH>
                <wp:positionV relativeFrom="paragraph">
                  <wp:posOffset>219007</wp:posOffset>
                </wp:positionV>
                <wp:extent cx="2514600" cy="2400300"/>
                <wp:effectExtent l="0" t="0" r="25400" b="3810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400300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53395D" id="Rectangle 22" o:spid="_x0000_s1026" style="position:absolute;margin-left:-31.7pt;margin-top:17.25pt;width:198pt;height:189pt;z-index:-251630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" fillcolor="#92a185 [3209]" strokecolor="white [1617]" strokeweight="1.5pt"/>
            </w:pict>
          </mc:Fallback>
        </mc:AlternateContent>
      </w:r>
    </w:p>
    <w:sectPr w:rsidR="0002332C" w:rsidRPr="00BF5CDC" w:rsidSect="006B2B5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52FF5E4" w14:textId="77777777" w:rsidR="00D62979" w:rsidRDefault="00D62979" w:rsidP="00651C31">
      <w:pPr>
        <w:spacing w:after="0" w:line="240" w:lineRule="auto"/>
      </w:pPr>
      <w:r>
        <w:separator/>
      </w:r>
    </w:p>
  </w:endnote>
  <w:endnote w:type="continuationSeparator" w:id="0">
    <w:p w14:paraId="0D1BAE9F" w14:textId="77777777" w:rsidR="00D62979" w:rsidRDefault="00D62979" w:rsidP="00651C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BB136F4" w14:textId="77777777" w:rsidR="00D62979" w:rsidRDefault="00D62979" w:rsidP="00651C31">
      <w:pPr>
        <w:spacing w:after="0" w:line="240" w:lineRule="auto"/>
      </w:pPr>
      <w:r>
        <w:separator/>
      </w:r>
    </w:p>
  </w:footnote>
  <w:footnote w:type="continuationSeparator" w:id="0">
    <w:p w14:paraId="5E5D2D87" w14:textId="77777777" w:rsidR="00D62979" w:rsidRDefault="00D62979" w:rsidP="00651C3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44388D"/>
    <w:multiLevelType w:val="hybridMultilevel"/>
    <w:tmpl w:val="2E34ED3E"/>
    <w:lvl w:ilvl="0" w:tplc="F194593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447508D5"/>
    <w:multiLevelType w:val="hybridMultilevel"/>
    <w:tmpl w:val="1D12AB8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9B87EC6"/>
    <w:multiLevelType w:val="hybridMultilevel"/>
    <w:tmpl w:val="34ECB46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attachedTemplate r:id="rId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5D8D"/>
    <w:rsid w:val="000010EE"/>
    <w:rsid w:val="00001611"/>
    <w:rsid w:val="0002332C"/>
    <w:rsid w:val="0003230A"/>
    <w:rsid w:val="00032F72"/>
    <w:rsid w:val="00041A23"/>
    <w:rsid w:val="000670AE"/>
    <w:rsid w:val="000671D2"/>
    <w:rsid w:val="00074CC8"/>
    <w:rsid w:val="00081A9D"/>
    <w:rsid w:val="00091BE6"/>
    <w:rsid w:val="00093ABC"/>
    <w:rsid w:val="000A0F38"/>
    <w:rsid w:val="000C11E3"/>
    <w:rsid w:val="000C70F3"/>
    <w:rsid w:val="000E5360"/>
    <w:rsid w:val="000E6BE4"/>
    <w:rsid w:val="000F3AE1"/>
    <w:rsid w:val="0011026C"/>
    <w:rsid w:val="00115466"/>
    <w:rsid w:val="0012757C"/>
    <w:rsid w:val="00127DB8"/>
    <w:rsid w:val="00136805"/>
    <w:rsid w:val="0014113B"/>
    <w:rsid w:val="001436AF"/>
    <w:rsid w:val="00151AEA"/>
    <w:rsid w:val="00175202"/>
    <w:rsid w:val="001A545C"/>
    <w:rsid w:val="001A673B"/>
    <w:rsid w:val="001A7878"/>
    <w:rsid w:val="001B14F4"/>
    <w:rsid w:val="001B54EA"/>
    <w:rsid w:val="001C16D3"/>
    <w:rsid w:val="001D1048"/>
    <w:rsid w:val="001D3F78"/>
    <w:rsid w:val="00202448"/>
    <w:rsid w:val="00204E5C"/>
    <w:rsid w:val="00235D8D"/>
    <w:rsid w:val="0024742C"/>
    <w:rsid w:val="00260A34"/>
    <w:rsid w:val="00260E4B"/>
    <w:rsid w:val="00261000"/>
    <w:rsid w:val="002A1FDA"/>
    <w:rsid w:val="002B004F"/>
    <w:rsid w:val="002B0DD8"/>
    <w:rsid w:val="002B279E"/>
    <w:rsid w:val="002C03C2"/>
    <w:rsid w:val="002C0CE8"/>
    <w:rsid w:val="002C3835"/>
    <w:rsid w:val="00300EA3"/>
    <w:rsid w:val="003031D1"/>
    <w:rsid w:val="00341DCC"/>
    <w:rsid w:val="00353B8F"/>
    <w:rsid w:val="003601A7"/>
    <w:rsid w:val="0037381C"/>
    <w:rsid w:val="00374FAA"/>
    <w:rsid w:val="003804CF"/>
    <w:rsid w:val="003837BE"/>
    <w:rsid w:val="003A0119"/>
    <w:rsid w:val="003D05A4"/>
    <w:rsid w:val="003D6D43"/>
    <w:rsid w:val="003F7088"/>
    <w:rsid w:val="00400C4D"/>
    <w:rsid w:val="00436831"/>
    <w:rsid w:val="0044115B"/>
    <w:rsid w:val="004418EB"/>
    <w:rsid w:val="00461C72"/>
    <w:rsid w:val="00464828"/>
    <w:rsid w:val="00471DC8"/>
    <w:rsid w:val="004828CB"/>
    <w:rsid w:val="00490681"/>
    <w:rsid w:val="004C2295"/>
    <w:rsid w:val="004D1BAE"/>
    <w:rsid w:val="004F3CA5"/>
    <w:rsid w:val="00515182"/>
    <w:rsid w:val="00530A6F"/>
    <w:rsid w:val="00532DD4"/>
    <w:rsid w:val="005449D5"/>
    <w:rsid w:val="00561D41"/>
    <w:rsid w:val="0058085B"/>
    <w:rsid w:val="005945D1"/>
    <w:rsid w:val="00596EF8"/>
    <w:rsid w:val="005C1B73"/>
    <w:rsid w:val="005C37E2"/>
    <w:rsid w:val="005E13BD"/>
    <w:rsid w:val="00602794"/>
    <w:rsid w:val="00602C55"/>
    <w:rsid w:val="00603AA5"/>
    <w:rsid w:val="00640CB2"/>
    <w:rsid w:val="00643F18"/>
    <w:rsid w:val="00651C31"/>
    <w:rsid w:val="00663DB2"/>
    <w:rsid w:val="0067757B"/>
    <w:rsid w:val="00683EEC"/>
    <w:rsid w:val="00694265"/>
    <w:rsid w:val="006A7180"/>
    <w:rsid w:val="006A74C6"/>
    <w:rsid w:val="006B2B5D"/>
    <w:rsid w:val="00704D8B"/>
    <w:rsid w:val="00725D89"/>
    <w:rsid w:val="007278F3"/>
    <w:rsid w:val="007328BF"/>
    <w:rsid w:val="00736208"/>
    <w:rsid w:val="007373C4"/>
    <w:rsid w:val="00743400"/>
    <w:rsid w:val="00746DFA"/>
    <w:rsid w:val="0075181F"/>
    <w:rsid w:val="007944F1"/>
    <w:rsid w:val="00794705"/>
    <w:rsid w:val="007A41DA"/>
    <w:rsid w:val="007C571D"/>
    <w:rsid w:val="007D3937"/>
    <w:rsid w:val="007D4C28"/>
    <w:rsid w:val="007D5F71"/>
    <w:rsid w:val="0080297A"/>
    <w:rsid w:val="0082158D"/>
    <w:rsid w:val="00835B02"/>
    <w:rsid w:val="00855098"/>
    <w:rsid w:val="008810D7"/>
    <w:rsid w:val="00887F76"/>
    <w:rsid w:val="008C1058"/>
    <w:rsid w:val="008E48AB"/>
    <w:rsid w:val="008E699E"/>
    <w:rsid w:val="00906D98"/>
    <w:rsid w:val="00913748"/>
    <w:rsid w:val="009468D2"/>
    <w:rsid w:val="00946BE3"/>
    <w:rsid w:val="0095567D"/>
    <w:rsid w:val="00976684"/>
    <w:rsid w:val="00991392"/>
    <w:rsid w:val="009A1475"/>
    <w:rsid w:val="009D1529"/>
    <w:rsid w:val="009D1782"/>
    <w:rsid w:val="009E488E"/>
    <w:rsid w:val="00A12A61"/>
    <w:rsid w:val="00A25155"/>
    <w:rsid w:val="00A31AEA"/>
    <w:rsid w:val="00A4440F"/>
    <w:rsid w:val="00A60A45"/>
    <w:rsid w:val="00A613CF"/>
    <w:rsid w:val="00A6352B"/>
    <w:rsid w:val="00A7339A"/>
    <w:rsid w:val="00AA03F2"/>
    <w:rsid w:val="00AA1AB5"/>
    <w:rsid w:val="00AC4B70"/>
    <w:rsid w:val="00AC789B"/>
    <w:rsid w:val="00AD1367"/>
    <w:rsid w:val="00AD3C2C"/>
    <w:rsid w:val="00AE3BFC"/>
    <w:rsid w:val="00AF1C9F"/>
    <w:rsid w:val="00B37F72"/>
    <w:rsid w:val="00B441BF"/>
    <w:rsid w:val="00B44D45"/>
    <w:rsid w:val="00B53404"/>
    <w:rsid w:val="00B5715E"/>
    <w:rsid w:val="00B9257A"/>
    <w:rsid w:val="00B94169"/>
    <w:rsid w:val="00BB39F2"/>
    <w:rsid w:val="00BB644B"/>
    <w:rsid w:val="00BF2F23"/>
    <w:rsid w:val="00BF5CDC"/>
    <w:rsid w:val="00C0309B"/>
    <w:rsid w:val="00CA3C71"/>
    <w:rsid w:val="00CC756A"/>
    <w:rsid w:val="00CE4750"/>
    <w:rsid w:val="00CE52AF"/>
    <w:rsid w:val="00CF0CAB"/>
    <w:rsid w:val="00CF1693"/>
    <w:rsid w:val="00CF6A3B"/>
    <w:rsid w:val="00D160FF"/>
    <w:rsid w:val="00D2034D"/>
    <w:rsid w:val="00D2512B"/>
    <w:rsid w:val="00D31B05"/>
    <w:rsid w:val="00D4545E"/>
    <w:rsid w:val="00D51430"/>
    <w:rsid w:val="00D525E3"/>
    <w:rsid w:val="00D54B40"/>
    <w:rsid w:val="00D56895"/>
    <w:rsid w:val="00D62979"/>
    <w:rsid w:val="00D62DA0"/>
    <w:rsid w:val="00DD31FC"/>
    <w:rsid w:val="00DF7455"/>
    <w:rsid w:val="00E0038D"/>
    <w:rsid w:val="00E06004"/>
    <w:rsid w:val="00E35A02"/>
    <w:rsid w:val="00E45C96"/>
    <w:rsid w:val="00E51382"/>
    <w:rsid w:val="00E57D03"/>
    <w:rsid w:val="00E7039A"/>
    <w:rsid w:val="00E81479"/>
    <w:rsid w:val="00E9376B"/>
    <w:rsid w:val="00EC5B6E"/>
    <w:rsid w:val="00ED00BA"/>
    <w:rsid w:val="00F10862"/>
    <w:rsid w:val="00F11AB7"/>
    <w:rsid w:val="00F1713A"/>
    <w:rsid w:val="00F33503"/>
    <w:rsid w:val="00F415D7"/>
    <w:rsid w:val="00F43EBF"/>
    <w:rsid w:val="00F73152"/>
    <w:rsid w:val="00F80548"/>
    <w:rsid w:val="00F82DC9"/>
    <w:rsid w:val="00F913FC"/>
    <w:rsid w:val="00FB04A9"/>
    <w:rsid w:val="00FC4EC6"/>
    <w:rsid w:val="00FE5AE5"/>
    <w:rsid w:val="00FF33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496D79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ajorHAnsi" w:eastAsiaTheme="majorEastAsia" w:hAnsiTheme="majorHAnsi" w:cstheme="maj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7373C4"/>
  </w:style>
  <w:style w:type="paragraph" w:styleId="Heading1">
    <w:name w:val="heading 1"/>
    <w:basedOn w:val="Normal"/>
    <w:next w:val="Normal"/>
    <w:link w:val="Heading1Char"/>
    <w:uiPriority w:val="9"/>
    <w:qFormat/>
    <w:rsid w:val="00532DD4"/>
    <w:pPr>
      <w:spacing w:before="480" w:after="0"/>
      <w:contextualSpacing/>
      <w:outlineLvl w:val="0"/>
    </w:pPr>
    <w:rPr>
      <w:smallCaps/>
      <w:spacing w:val="5"/>
      <w:sz w:val="28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373C4"/>
    <w:pPr>
      <w:spacing w:before="200" w:after="0" w:line="271" w:lineRule="auto"/>
      <w:outlineLvl w:val="1"/>
    </w:pPr>
    <w:rPr>
      <w:smallCap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373C4"/>
    <w:pPr>
      <w:spacing w:before="200" w:after="0" w:line="271" w:lineRule="auto"/>
      <w:outlineLvl w:val="2"/>
    </w:pPr>
    <w:rPr>
      <w:i/>
      <w:iCs/>
      <w:smallCaps/>
      <w:spacing w:val="5"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373C4"/>
    <w:pPr>
      <w:spacing w:after="0" w:line="271" w:lineRule="auto"/>
      <w:outlineLvl w:val="3"/>
    </w:pPr>
    <w:rPr>
      <w:b/>
      <w:bCs/>
      <w:spacing w:val="5"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373C4"/>
    <w:pPr>
      <w:spacing w:after="0" w:line="271" w:lineRule="auto"/>
      <w:outlineLvl w:val="4"/>
    </w:pPr>
    <w:rPr>
      <w:i/>
      <w:iCs/>
      <w:sz w:val="24"/>
      <w:szCs w:val="24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373C4"/>
    <w:pPr>
      <w:shd w:val="clear" w:color="auto" w:fill="FFFFFF" w:themeFill="background1"/>
      <w:spacing w:after="0"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373C4"/>
    <w:pPr>
      <w:spacing w:after="0"/>
      <w:outlineLvl w:val="6"/>
    </w:pPr>
    <w:rPr>
      <w:b/>
      <w:bCs/>
      <w:i/>
      <w:iCs/>
      <w:color w:val="5A5A5A" w:themeColor="text1" w:themeTint="A5"/>
      <w:sz w:val="20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373C4"/>
    <w:pPr>
      <w:spacing w:after="0"/>
      <w:outlineLvl w:val="7"/>
    </w:pPr>
    <w:rPr>
      <w:b/>
      <w:bCs/>
      <w:color w:val="7F7F7F" w:themeColor="text1" w:themeTint="80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373C4"/>
    <w:pPr>
      <w:spacing w:after="0"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32DD4"/>
    <w:rPr>
      <w:smallCaps/>
      <w:spacing w:val="5"/>
      <w:sz w:val="28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373C4"/>
    <w:rPr>
      <w:smallCaps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rsid w:val="007373C4"/>
    <w:pPr>
      <w:spacing w:after="300" w:line="240" w:lineRule="auto"/>
      <w:contextualSpacing/>
    </w:pPr>
    <w:rPr>
      <w:smallCaps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7373C4"/>
    <w:rPr>
      <w:smallCaps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7373C4"/>
    <w:rPr>
      <w:i/>
      <w:iCs/>
      <w:smallCaps/>
      <w:spacing w:val="10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373C4"/>
    <w:rPr>
      <w:i/>
      <w:iCs/>
      <w:smallCaps/>
      <w:spacing w:val="10"/>
      <w:sz w:val="28"/>
      <w:szCs w:val="28"/>
    </w:rPr>
  </w:style>
  <w:style w:type="paragraph" w:styleId="ListParagraph">
    <w:name w:val="List Paragraph"/>
    <w:basedOn w:val="Normal"/>
    <w:uiPriority w:val="34"/>
    <w:qFormat/>
    <w:rsid w:val="007373C4"/>
    <w:pPr>
      <w:ind w:left="720"/>
      <w:contextualSpacing/>
    </w:pPr>
  </w:style>
  <w:style w:type="paragraph" w:customStyle="1" w:styleId="PersonalName">
    <w:name w:val="Personal Name"/>
    <w:basedOn w:val="Title"/>
    <w:rsid w:val="007373C4"/>
    <w:rPr>
      <w:b/>
      <w:caps/>
      <w:color w:val="000000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373C4"/>
    <w:rPr>
      <w:i/>
      <w:iCs/>
      <w:smallCaps/>
      <w:spacing w:val="5"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373C4"/>
    <w:rPr>
      <w:b/>
      <w:bCs/>
      <w:spacing w:val="5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373C4"/>
    <w:rPr>
      <w:i/>
      <w:iCs/>
      <w:sz w:val="24"/>
      <w:szCs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373C4"/>
    <w:rPr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373C4"/>
    <w:rPr>
      <w:b/>
      <w:bCs/>
      <w:i/>
      <w:iCs/>
      <w:color w:val="5A5A5A" w:themeColor="text1" w:themeTint="A5"/>
      <w:sz w:val="20"/>
      <w:szCs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373C4"/>
    <w:rPr>
      <w:b/>
      <w:bCs/>
      <w:color w:val="7F7F7F" w:themeColor="text1" w:themeTint="80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373C4"/>
    <w:rPr>
      <w:b/>
      <w:bCs/>
      <w:i/>
      <w:iCs/>
      <w:color w:val="7F7F7F" w:themeColor="text1" w:themeTint="80"/>
      <w:sz w:val="18"/>
      <w:szCs w:val="18"/>
    </w:rPr>
  </w:style>
  <w:style w:type="paragraph" w:styleId="Caption">
    <w:name w:val="caption"/>
    <w:basedOn w:val="Normal"/>
    <w:next w:val="Normal"/>
    <w:uiPriority w:val="35"/>
    <w:semiHidden/>
    <w:unhideWhenUsed/>
    <w:rsid w:val="007373C4"/>
    <w:pPr>
      <w:spacing w:line="240" w:lineRule="auto"/>
    </w:pPr>
    <w:rPr>
      <w:rFonts w:eastAsiaTheme="minorEastAsia"/>
      <w:bCs/>
      <w:smallCaps/>
      <w:color w:val="121316" w:themeColor="text2"/>
      <w:spacing w:val="6"/>
      <w:szCs w:val="18"/>
    </w:rPr>
  </w:style>
  <w:style w:type="character" w:styleId="Strong">
    <w:name w:val="Strong"/>
    <w:uiPriority w:val="22"/>
    <w:qFormat/>
    <w:rsid w:val="007373C4"/>
    <w:rPr>
      <w:b/>
      <w:bCs/>
    </w:rPr>
  </w:style>
  <w:style w:type="character" w:styleId="Emphasis">
    <w:name w:val="Emphasis"/>
    <w:uiPriority w:val="20"/>
    <w:qFormat/>
    <w:rsid w:val="007373C4"/>
    <w:rPr>
      <w:b/>
      <w:bCs/>
      <w:i/>
      <w:iCs/>
      <w:spacing w:val="10"/>
    </w:rPr>
  </w:style>
  <w:style w:type="paragraph" w:styleId="NoSpacing">
    <w:name w:val="No Spacing"/>
    <w:basedOn w:val="Normal"/>
    <w:link w:val="NoSpacingChar"/>
    <w:uiPriority w:val="1"/>
    <w:qFormat/>
    <w:rsid w:val="007373C4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7373C4"/>
  </w:style>
  <w:style w:type="paragraph" w:styleId="Quote">
    <w:name w:val="Quote"/>
    <w:basedOn w:val="Normal"/>
    <w:next w:val="Normal"/>
    <w:link w:val="QuoteChar"/>
    <w:uiPriority w:val="29"/>
    <w:qFormat/>
    <w:rsid w:val="007373C4"/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7373C4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373C4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  <w:jc w:val="both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373C4"/>
    <w:rPr>
      <w:i/>
      <w:iCs/>
    </w:rPr>
  </w:style>
  <w:style w:type="character" w:styleId="SubtleEmphasis">
    <w:name w:val="Subtle Emphasis"/>
    <w:uiPriority w:val="19"/>
    <w:qFormat/>
    <w:rsid w:val="007373C4"/>
    <w:rPr>
      <w:i/>
      <w:iCs/>
    </w:rPr>
  </w:style>
  <w:style w:type="character" w:styleId="IntenseEmphasis">
    <w:name w:val="Intense Emphasis"/>
    <w:uiPriority w:val="21"/>
    <w:qFormat/>
    <w:rsid w:val="007373C4"/>
    <w:rPr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sid w:val="007373C4"/>
    <w:rPr>
      <w:smallCaps/>
    </w:rPr>
  </w:style>
  <w:style w:type="character" w:styleId="IntenseReference">
    <w:name w:val="Intense Reference"/>
    <w:uiPriority w:val="32"/>
    <w:qFormat/>
    <w:rsid w:val="007373C4"/>
    <w:rPr>
      <w:b/>
      <w:bCs/>
      <w:smallCaps/>
    </w:rPr>
  </w:style>
  <w:style w:type="character" w:styleId="BookTitle">
    <w:name w:val="Book Title"/>
    <w:basedOn w:val="DefaultParagraphFont"/>
    <w:uiPriority w:val="33"/>
    <w:qFormat/>
    <w:rsid w:val="007373C4"/>
    <w:rPr>
      <w:i/>
      <w:i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7373C4"/>
    <w:pPr>
      <w:outlineLvl w:val="9"/>
    </w:pPr>
  </w:style>
  <w:style w:type="table" w:styleId="TableGrid">
    <w:name w:val="Table Grid"/>
    <w:basedOn w:val="TableNormal"/>
    <w:uiPriority w:val="59"/>
    <w:rsid w:val="007373C4"/>
    <w:pPr>
      <w:spacing w:after="0" w:line="240" w:lineRule="auto"/>
    </w:pPr>
    <w:rPr>
      <w:rFonts w:ascii="Calibri" w:eastAsia="Calibri" w:hAnsi="Calibri" w:cs="Times New Roman"/>
      <w:sz w:val="20"/>
      <w:szCs w:val="20"/>
      <w:lang w:eastAsia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unhideWhenUsed/>
    <w:rsid w:val="007373C4"/>
    <w:pPr>
      <w:spacing w:before="100" w:beforeAutospacing="1" w:after="100" w:afterAutospacing="1" w:line="240" w:lineRule="auto"/>
    </w:pPr>
    <w:rPr>
      <w:rFonts w:ascii="Times New Roman" w:eastAsiaTheme="minorHAnsi" w:hAnsi="Times New Roman" w:cs="Times New Roman"/>
      <w:sz w:val="24"/>
      <w:szCs w:val="24"/>
      <w:lang w:eastAsia="en-GB"/>
    </w:rPr>
  </w:style>
  <w:style w:type="character" w:customStyle="1" w:styleId="s1">
    <w:name w:val="s1"/>
    <w:basedOn w:val="DefaultParagraphFont"/>
    <w:rsid w:val="007373C4"/>
  </w:style>
  <w:style w:type="character" w:styleId="CommentReference">
    <w:name w:val="annotation reference"/>
    <w:basedOn w:val="DefaultParagraphFont"/>
    <w:uiPriority w:val="99"/>
    <w:semiHidden/>
    <w:unhideWhenUsed/>
    <w:rsid w:val="009E488E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E488E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E488E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E488E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E488E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E488E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488E"/>
    <w:rPr>
      <w:rFonts w:ascii="Times New Roman" w:hAnsi="Times New Roman" w:cs="Times New Roman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651C3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51C31"/>
  </w:style>
  <w:style w:type="paragraph" w:styleId="Footer">
    <w:name w:val="footer"/>
    <w:basedOn w:val="Normal"/>
    <w:link w:val="FooterChar"/>
    <w:uiPriority w:val="99"/>
    <w:unhideWhenUsed/>
    <w:rsid w:val="00651C3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51C3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tiff"/><Relationship Id="rId12" Type="http://schemas.openxmlformats.org/officeDocument/2006/relationships/image" Target="media/image6.tiff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tiff"/><Relationship Id="rId8" Type="http://schemas.openxmlformats.org/officeDocument/2006/relationships/image" Target="media/image2.tiff"/><Relationship Id="rId9" Type="http://schemas.openxmlformats.org/officeDocument/2006/relationships/image" Target="media/image3.tiff"/><Relationship Id="rId10" Type="http://schemas.openxmlformats.org/officeDocument/2006/relationships/image" Target="media/image4.tif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b2026015/Library/Group%20Containers/UBF8T346G9.Office/User%20Content.localized/Templates.localized/Formal.dotx" TargetMode="External"/></Relationships>
</file>

<file path=word/theme/theme1.xml><?xml version="1.0" encoding="utf-8"?>
<a:theme xmlns:a="http://schemas.openxmlformats.org/drawingml/2006/main" name="Feathered">
  <a:themeElements>
    <a:clrScheme name="Feathered">
      <a:dk1>
        <a:sysClr val="windowText" lastClr="000000"/>
      </a:dk1>
      <a:lt1>
        <a:sysClr val="window" lastClr="FFFFFF"/>
      </a:lt1>
      <a:dk2>
        <a:srgbClr val="121316"/>
      </a:dk2>
      <a:lt2>
        <a:srgbClr val="FEFCF7"/>
      </a:lt2>
      <a:accent1>
        <a:srgbClr val="606372"/>
      </a:accent1>
      <a:accent2>
        <a:srgbClr val="79A8A4"/>
      </a:accent2>
      <a:accent3>
        <a:srgbClr val="B2AD8F"/>
      </a:accent3>
      <a:accent4>
        <a:srgbClr val="AD8082"/>
      </a:accent4>
      <a:accent5>
        <a:srgbClr val="DEC18C"/>
      </a:accent5>
      <a:accent6>
        <a:srgbClr val="92A185"/>
      </a:accent6>
      <a:hlink>
        <a:srgbClr val="85C4D2"/>
      </a:hlink>
      <a:folHlink>
        <a:srgbClr val="8E8CA7"/>
      </a:folHlink>
    </a:clrScheme>
    <a:fontScheme name="Feathered">
      <a:majorFont>
        <a:latin typeface="Century Schoolbook" panose="020406040505050203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 name="Feathered">
      <a:fillStyleLst>
        <a:solidFill>
          <a:schemeClr val="phClr"/>
        </a:solidFill>
        <a:solidFill>
          <a:schemeClr val="phClr">
            <a:tint val="67000"/>
            <a:satMod val="105000"/>
          </a:schemeClr>
        </a:solidFill>
        <a:gradFill rotWithShape="1">
          <a:gsLst>
            <a:gs pos="0">
              <a:schemeClr val="phClr">
                <a:tint val="94000"/>
                <a:satMod val="103000"/>
                <a:lumMod val="102000"/>
              </a:schemeClr>
            </a:gs>
            <a:gs pos="50000">
              <a:schemeClr val="phClr">
                <a:shade val="100000"/>
                <a:satMod val="110000"/>
                <a:lumMod val="100000"/>
              </a:schemeClr>
            </a:gs>
            <a:gs pos="100000">
              <a:schemeClr val="phClr">
                <a:shade val="70000"/>
                <a:satMod val="120000"/>
                <a:lumMod val="99000"/>
              </a:schemeClr>
            </a:gs>
          </a:gsLst>
          <a:path path="circle">
            <a:fillToRect l="100000" t="100000" r="100000" b="100000"/>
          </a:path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>
              <a:tint val="50000"/>
              <a:shade val="83000"/>
            </a:schemeClr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25400" dir="5400000" algn="ctr" rotWithShape="0">
              <a:srgbClr val="000000">
                <a:alpha val="20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hade val="98000"/>
                <a:satMod val="150000"/>
                <a:lumMod val="102000"/>
              </a:schemeClr>
            </a:gs>
            <a:gs pos="50000">
              <a:schemeClr val="phClr">
                <a:tint val="98000"/>
                <a:shade val="90000"/>
                <a:satMod val="13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eathered" id="{EEC9B30E-2747-4D42-BCBE-A02BDEEEA114}" vid="{AACE42CE-5C67-4514-8A89-3472F564E146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Formal.dotx</Template>
  <TotalTime>26</TotalTime>
  <Pages>2</Pages>
  <Words>15</Words>
  <Characters>69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Rosanna Bellini</dc:creator>
  <cp:keywords/>
  <dc:description/>
  <cp:lastModifiedBy>Rosanna Bellini</cp:lastModifiedBy>
  <cp:revision>3</cp:revision>
  <cp:lastPrinted>2017-07-24T16:33:00Z</cp:lastPrinted>
  <dcterms:created xsi:type="dcterms:W3CDTF">2017-07-24T15:40:00Z</dcterms:created>
  <dcterms:modified xsi:type="dcterms:W3CDTF">2017-07-28T08:31:00Z</dcterms:modified>
</cp:coreProperties>
</file>